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16" w:type="dxa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41" w:type="dxa"/>
          <w:right w:w="20" w:type="dxa"/>
        </w:tblCellMar>
        <w:tblLook w:val="00A0"/>
      </w:tblPr>
      <w:tblGrid>
        <w:gridCol w:w="1518"/>
        <w:gridCol w:w="1162"/>
        <w:gridCol w:w="2398"/>
        <w:gridCol w:w="3192"/>
        <w:gridCol w:w="307"/>
        <w:gridCol w:w="1692"/>
        <w:gridCol w:w="665"/>
        <w:gridCol w:w="490"/>
        <w:gridCol w:w="295"/>
        <w:gridCol w:w="326"/>
        <w:gridCol w:w="305"/>
        <w:gridCol w:w="307"/>
        <w:gridCol w:w="2459"/>
      </w:tblGrid>
      <w:tr w:rsidR="00E877E9" w:rsidTr="005D3B3C">
        <w:trPr>
          <w:trHeight w:val="816"/>
        </w:trPr>
        <w:tc>
          <w:tcPr>
            <w:tcW w:w="1518" w:type="dxa"/>
            <w:vAlign w:val="center"/>
          </w:tcPr>
          <w:p w:rsidR="00E877E9" w:rsidRDefault="00E877E9" w:rsidP="005D3B3C">
            <w:pPr>
              <w:spacing w:after="0" w:line="240" w:lineRule="auto"/>
              <w:ind w:right="32"/>
              <w:jc w:val="center"/>
            </w:pPr>
            <w:r w:rsidRPr="005D3B3C">
              <w:rPr>
                <w:rFonts w:ascii="Arial" w:hAnsi="Arial" w:cs="Arial"/>
                <w:sz w:val="13"/>
              </w:rPr>
              <w:t>MATERIA</w:t>
            </w:r>
          </w:p>
        </w:tc>
        <w:tc>
          <w:tcPr>
            <w:tcW w:w="1162" w:type="dxa"/>
            <w:vAlign w:val="center"/>
          </w:tcPr>
          <w:p w:rsidR="00E877E9" w:rsidRDefault="00E877E9" w:rsidP="005D3B3C">
            <w:pPr>
              <w:spacing w:after="0" w:line="240" w:lineRule="auto"/>
              <w:jc w:val="center"/>
            </w:pPr>
            <w:r w:rsidRPr="005D3B3C">
              <w:rPr>
                <w:rFonts w:ascii="Arial" w:hAnsi="Arial" w:cs="Arial"/>
                <w:sz w:val="13"/>
              </w:rPr>
              <w:t>CODICE DEL VOLUME</w:t>
            </w:r>
          </w:p>
        </w:tc>
        <w:tc>
          <w:tcPr>
            <w:tcW w:w="2398" w:type="dxa"/>
            <w:vAlign w:val="center"/>
          </w:tcPr>
          <w:p w:rsidR="00E877E9" w:rsidRDefault="00E877E9" w:rsidP="005D3B3C">
            <w:pPr>
              <w:spacing w:after="0" w:line="240" w:lineRule="auto"/>
              <w:ind w:left="2"/>
              <w:jc w:val="center"/>
            </w:pPr>
            <w:r w:rsidRPr="005D3B3C">
              <w:rPr>
                <w:rFonts w:ascii="Arial" w:hAnsi="Arial" w:cs="Arial"/>
                <w:sz w:val="13"/>
              </w:rPr>
              <w:t>AUTORE</w:t>
            </w:r>
          </w:p>
        </w:tc>
        <w:tc>
          <w:tcPr>
            <w:tcW w:w="3192" w:type="dxa"/>
            <w:vAlign w:val="center"/>
          </w:tcPr>
          <w:p w:rsidR="00E877E9" w:rsidRDefault="00E877E9" w:rsidP="005D3B3C">
            <w:pPr>
              <w:spacing w:after="0" w:line="240" w:lineRule="auto"/>
              <w:ind w:left="9"/>
              <w:jc w:val="center"/>
            </w:pPr>
            <w:r w:rsidRPr="005D3B3C">
              <w:rPr>
                <w:rFonts w:ascii="Arial" w:hAnsi="Arial" w:cs="Arial"/>
                <w:sz w:val="13"/>
              </w:rPr>
              <w:t>TITOLO DELL'OPERA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666" o:spid="_x0000_s1096" style="width:6.2pt;height:23.9pt;mso-position-horizontal-relative:char;mso-position-vertical-relative:line" coordsize="78943,30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">
                  <v:rect id="Rectangle 804" o:spid="_x0000_s1097" style="position:absolute;left:-149179;top:49100;width:403355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71e8YA&#10;AADcAAAADwAAAGRycy9kb3ducmV2LnhtbESPS2vDMBCE74X8B7GB3mrZxbTGiRJKILiXBvIqPW6s&#10;9YNaK9dSEvffV4FCjsPMfMPMl6PpxIUG11pWkEQxCOLS6pZrBYf9+ikD4Tyyxs4yKfglB8vF5GGO&#10;ubZX3tJl52sRIOxyVNB43+dSurIhgy6yPXHwKjsY9EEOtdQDXgPcdPI5jl+kwZbDQoM9rRoqv3dn&#10;o+CY7M+fhduc+Kv6eU0/fLGp6kKpx+n4NgPhafT38H/7XSvI4hRu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71e8YAAADcAAAADwAAAAAAAAAAAAAAAACYAgAAZHJz&#10;L2Rvd25yZXYueG1sUEsFBgAAAAAEAAQA9QAAAIsDAAAAAA==&#10;" filled="f" stroked="f">
                    <v:textbox inset="0,0,0,0">
                      <w:txbxContent>
                        <w:p w:rsidR="00E877E9" w:rsidRDefault="00E877E9">
                          <w:r>
                            <w:rPr>
                              <w:rFonts w:ascii="Arial" w:hAnsi="Arial" w:cs="Arial"/>
                              <w:sz w:val="13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692" w:type="dxa"/>
            <w:vAlign w:val="center"/>
          </w:tcPr>
          <w:p w:rsidR="00E877E9" w:rsidRDefault="00E877E9" w:rsidP="005D3B3C">
            <w:pPr>
              <w:spacing w:after="0" w:line="240" w:lineRule="auto"/>
              <w:ind w:left="52"/>
              <w:jc w:val="center"/>
            </w:pPr>
            <w:r w:rsidRPr="005D3B3C">
              <w:rPr>
                <w:rFonts w:ascii="Arial" w:hAnsi="Arial" w:cs="Arial"/>
                <w:sz w:val="13"/>
              </w:rPr>
              <w:t>EDITORE</w:t>
            </w:r>
          </w:p>
        </w:tc>
        <w:tc>
          <w:tcPr>
            <w:tcW w:w="665" w:type="dxa"/>
            <w:vAlign w:val="center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PREZZO</w:t>
            </w:r>
          </w:p>
        </w:tc>
        <w:tc>
          <w:tcPr>
            <w:tcW w:w="490" w:type="dxa"/>
            <w:vAlign w:val="center"/>
          </w:tcPr>
          <w:p w:rsidR="00E877E9" w:rsidRDefault="00E877E9" w:rsidP="005D3B3C">
            <w:pPr>
              <w:spacing w:after="0" w:line="240" w:lineRule="auto"/>
              <w:ind w:left="55"/>
            </w:pPr>
            <w:r w:rsidRPr="005D3B3C">
              <w:rPr>
                <w:rFonts w:ascii="Arial" w:hAnsi="Arial" w:cs="Arial"/>
                <w:sz w:val="12"/>
              </w:rPr>
              <w:t>TIPO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60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720" o:spid="_x0000_s1168" style="width:4.65pt;height:33.35pt;mso-position-horizontal-relative:char;mso-position-vertical-relative:line" coordsize="59207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">
                  <v:rect id="Rectangle 790" o:spid="_x0000_s1169" style="position:absolute;left:-242369;top:102558;width:56348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vyqcIA&#10;AADcAAAADwAAAGRycy9kb3ducmV2LnhtbERPy4rCMBTdC/5DuMLsNFVkdKpRRJDOZgR1ZnB5bW4f&#10;2NzUJmr9e7MQXB7Oe75sTSVu1LjSsoLhIAJBnFpdcq7g97DpT0E4j6yxskwKHuRgueh25hhre+cd&#10;3fY+FyGEXYwKCu/rWEqXFmTQDWxNHLjMNgZ9gE0udYP3EG4qOYqiT2mw5NBQYE3rgtLz/moU/A0P&#10;1//EbU98zC6T8Y9PtlmeKPXRa1czEJ5a/xa/3N9aweQrzA9nw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/KpwgAAANwAAAAPAAAAAAAAAAAAAAAAAJgCAABkcnMvZG93&#10;bnJldi54bWxQSwUGAAAAAAQABAD1AAAAhwMAAAAA&#10;" filled="f" stroked="f">
                    <v:textbox inset="0,0,0,0">
                      <w:txbxContent>
                        <w:p w:rsidR="00E877E9" w:rsidRDefault="00E877E9">
                          <w:r>
                            <w:rPr>
                              <w:rFonts w:ascii="Arial" w:hAnsi="Arial" w:cs="Arial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81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724" o:spid="_x0000_s1240" style="width:4.65pt;height:29.4pt;mso-position-horizontal-relative:char;mso-position-vertical-relative:line" coordsize="59207,373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">
                  <v:rect id="Rectangle 791" o:spid="_x0000_s1241" style="position:absolute;left:-208925;top:85710;width:496597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XMsYA&#10;AADcAAAADwAAAGRycy9kb3ducmV2LnhtbESPT2vCQBTE74V+h+UVvNVNRNSmboIIEi8K1bb0+Jp9&#10;+UOzb2N21fTbdwuCx2FmfsMss8G04kK9aywriMcRCOLC6oYrBe/HzfMChPPIGlvLpOCXHGTp48MS&#10;E22v/EaXg69EgLBLUEHtfZdI6YqaDLqx7YiDV9reoA+yr6Tu8RrgppWTKJpJgw2HhRo7WtdU/BzO&#10;RsFHfDx/5m7/zV/laT7d+XxfVrlSo6dh9QrC0+Dv4Vt7qxXMX2L4PxOO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dXMsYAAADcAAAADwAAAAAAAAAAAAAAAACYAgAAZHJz&#10;L2Rvd25yZXYueG1sUEsFBgAAAAAEAAQA9QAAAIsDAAAAAA==&#10;" filled="f" stroked="f">
                    <v:textbox inset="0,0,0,0">
                      <w:txbxContent>
                        <w:p w:rsidR="00E877E9" w:rsidRDefault="00E877E9">
                          <w:r>
                            <w:rPr>
                              <w:rFonts w:ascii="Arial" w:hAnsi="Arial" w:cs="Arial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5" w:type="dxa"/>
            <w:vAlign w:val="center"/>
          </w:tcPr>
          <w:p w:rsidR="00E877E9" w:rsidRDefault="00E877E9" w:rsidP="005D3B3C">
            <w:pPr>
              <w:spacing w:after="0" w:line="240" w:lineRule="auto"/>
              <w:ind w:left="62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729" o:spid="_x0000_s1312" style="width:6.2pt;height:22.55pt;mso-position-horizontal-relative:char;mso-position-vertical-relative:line" coordsize="78943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">
                  <v:rect id="Rectangle 792" o:spid="_x0000_s1313" style="position:absolute;left:-138032;top:43484;width:381060;height:104995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XJRcYA&#10;AADcAAAADwAAAGRycy9kb3ducmV2LnhtbESPW2vCQBSE3wv9D8sRfKsbpahN3YRSKPFFwUvFx9Ps&#10;yQWzZ9PsqvHfu0Khj8PMfMMs0t404kKdqy0rGI8iEMS51TWXCva7r5c5COeRNTaWScGNHKTJ89MC&#10;Y22vvKHL1pciQNjFqKDyvo2ldHlFBt3ItsTBK2xn0AfZlVJ3eA1w08hJFE2lwZrDQoUtfVaUn7Zn&#10;o+B7vDsfMrf+4WPxO3td+WxdlJlSw0H/8Q7CU+//w3/tpVYwe5vA40w4AjK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XJRcYAAADcAAAADwAAAAAAAAAAAAAAAACYAgAAZHJz&#10;L2Rvd25yZXYueG1sUEsFBgAAAAAEAAQA9QAAAIsDAAAAAA==&#10;" filled="f" stroked="f">
                    <v:textbox inset="0,0,0,0">
                      <w:txbxContent>
                        <w:p w:rsidR="00E877E9" w:rsidRDefault="00E877E9">
                          <w:r>
                            <w:rPr>
                              <w:rFonts w:ascii="Arial" w:hAnsi="Arial" w:cs="Arial"/>
                              <w:sz w:val="13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93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9744" o:spid="_x0000_s1384" style="width:4.65pt;height:30.6pt;mso-position-horizontal-relative:char;mso-position-vertical-relative:line" coordsize="59207,388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">
                  <v:rect id="Rectangle 793" o:spid="_x0000_s1385" style="position:absolute;left:-219059;top:90815;width:516866;height:7874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s3sYA&#10;AADcAAAADwAAAGRycy9kb3ducmV2LnhtbESPT2vCQBTE74LfYXlCb7pJLVqjaygFSS8Vqq14fGZf&#10;/mD2bZpdNf32bqHQ4zAzv2FWaW8acaXO1ZYVxJMIBHFudc2lgs/9ZvwMwnlkjY1lUvBDDtL1cLDC&#10;RNsbf9B150sRIOwSVFB53yZSurwig25iW+LgFbYz6IPsSqk7vAW4aeRjFM2kwZrDQoUtvVaUn3cX&#10;o+Ar3l8Omdue+Fh8z5/efbYtykyph1H/sgThqff/4b/2m1YwX0zh90w4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ls3sYAAADcAAAADwAAAAAAAAAAAAAAAACYAgAAZHJz&#10;L2Rvd25yZXYueG1sUEsFBgAAAAAEAAQA9QAAAIsDAAAAAA==&#10;" filled="f" stroked="f">
                    <v:textbox inset="0,0,0,0">
                      <w:txbxContent>
                        <w:p w:rsidR="00E877E9" w:rsidRDefault="00E877E9">
                          <w:r>
                            <w:rPr>
                              <w:rFonts w:ascii="Arial" w:hAnsi="Arial" w:cs="Arial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459" w:type="dxa"/>
            <w:vAlign w:val="center"/>
          </w:tcPr>
          <w:p w:rsidR="00E877E9" w:rsidRDefault="00E877E9" w:rsidP="005D3B3C">
            <w:pPr>
              <w:spacing w:after="0" w:line="240" w:lineRule="auto"/>
              <w:ind w:left="41"/>
            </w:pPr>
            <w:r w:rsidRPr="005D3B3C">
              <w:rPr>
                <w:b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E877E9" w:rsidTr="005D3B3C">
        <w:trPr>
          <w:trHeight w:val="379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ARTE E IMMAGINE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9788891505767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ARTE E IMMAGINE A + B CON OPENBOOK VOLUME A + B  + OPENBOOK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31,40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GEOGRAFIA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9788869644764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SERGIO E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MONDO DOMANI (IL) VOLUME 2 + ATLANTE 2 + EASY EBOOK (SU DVD) + EBOOK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19,50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INGLESE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9780194350082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GO LIVE 2 - SUPER PREMIUM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SB&amp;WB&amp;EXTRA+OBK+CD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OXFORD UNIVERSITY PRESS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23,50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  <w:jc w:val="both"/>
            </w:pPr>
            <w:r w:rsidRPr="005D3B3C">
              <w:rPr>
                <w:rFonts w:ascii="Arial" w:hAnsi="Arial" w:cs="Arial"/>
                <w:sz w:val="13"/>
              </w:rPr>
              <w:t>ITALIANO ANTOLOGIA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9788824758789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AA VV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AMICO LIBRO VOLUME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2+LETTERATURA+QUADERNO 2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  <w:jc w:val="both"/>
            </w:pPr>
            <w:r w:rsidRPr="005D3B3C">
              <w:rPr>
                <w:rFonts w:ascii="Arial" w:hAnsi="Arial" w:cs="Arial"/>
                <w:sz w:val="13"/>
              </w:rPr>
              <w:t>A. MONDADORI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30,95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480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ITALIANO</w:t>
            </w:r>
          </w:p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GRAMMATICA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9788891522375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ZORDAN ROSETTA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PUNTO PER PUNTO - LIBRO MISTO CON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OPENBOOK MORFOLOGIA + QUADERNO +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LESSICO + MAPPE + EXTRAKIT + OPENBOOK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FABBRI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25,20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9788841837238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DESTINAZIONE MATEMATICA GEOMETRIA E MISURA 2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11,30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MATEMATICA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9788841837221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MONTEMURRO ANNA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DESTINAZIONE MATEMATICA IL NUMERO 2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DE AGOSTINI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12,50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A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480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MUSICA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9788849421583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LEONE LUCIANO PAOLI ROBERTO</w:t>
            </w:r>
          </w:p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FERRARIN FABRIZIO - PANZA VITT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  <w:jc w:val="both"/>
            </w:pPr>
            <w:r w:rsidRPr="005D3B3C">
              <w:rPr>
                <w:rFonts w:ascii="Arial" w:hAnsi="Arial" w:cs="Arial"/>
                <w:sz w:val="13"/>
              </w:rPr>
              <w:t>MUSICA NEL CUORE + EBOOK VOLUME A (CON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BES) +  VOLUME B (CON BES) + EASY EBOOK A + B (SU DVD)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PETRINI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33,80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480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RELIGIONE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9788839302533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GENISIO MICHELE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TESORO CHE C'E' MULTIMEDIA (IL) - VOL. 2 +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LIBRO DIGITALE 2 VOLUME 2 + LIBRO DIGITALE 2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MARIETTI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12,50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636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SCIENZE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9788869644924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  <w:jc w:val="both"/>
            </w:pPr>
            <w:r w:rsidRPr="005D3B3C">
              <w:rPr>
                <w:rFonts w:ascii="Arial" w:hAnsi="Arial" w:cs="Arial"/>
                <w:sz w:val="13"/>
              </w:rPr>
              <w:t>LEOPARDI L BUBANI M MARCACCIO</w:t>
            </w:r>
          </w:p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M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FOCUS NATURA GREEN EDIZIONE TEMATICA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VOLUMI A + B + C + D +  EBOOK EDUCAZIONE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AMBIENTALE E SVILUPPO SOSTENIBILE + EASY EBOOK (SU DVD)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GARZANTI SCUOLA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37,95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367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SPAGNOLO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9788808337351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  <w:jc w:val="both"/>
            </w:pPr>
            <w:r w:rsidRPr="005D3B3C">
              <w:rPr>
                <w:rFonts w:ascii="Arial" w:hAnsi="Arial" w:cs="Arial"/>
                <w:sz w:val="13"/>
              </w:rPr>
              <w:t>PÃ‰REZ NAVARRO JOSÃ‰ POLETTINI CARLA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EN JUEGO - VOLUME 2 (LDM) SEGUNDA EDICION DI PREPARADOS, LISTOS, YA!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ZANICHELLI EDITORE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18,80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480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9788822189974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CIOFFI FABIO AMERINI FRANCO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STORIA  IMPARO CON METODO - LIBRO MISTO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CON HUB LIBRO YOUNG CITTADINANZA E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COSTITUZIONE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LA NUOVA ITALIA EDITRICE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3,60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X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636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STORIA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9788822189912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CIOFFI FABIO AMERINI FRANCO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STORIA  IMPARO CON METODO 2 - LIBRO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MISTO CON HUB LIBRO YOUNG VOL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2+RIPASSO+QUADERNO+HUB LIBRO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YOUNG+HUB KIT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65"/>
            </w:pPr>
            <w:r w:rsidRPr="005D3B3C">
              <w:rPr>
                <w:rFonts w:ascii="Arial" w:hAnsi="Arial" w:cs="Arial"/>
                <w:sz w:val="13"/>
              </w:rPr>
              <w:t>2</w:t>
            </w: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LA NUOVA ITALIA EDITRICE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21,50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58"/>
            </w:pPr>
            <w:r w:rsidRPr="005D3B3C">
              <w:rPr>
                <w:rFonts w:ascii="Arial" w:hAnsi="Arial" w:cs="Arial"/>
                <w:sz w:val="13"/>
              </w:rPr>
              <w:t>Si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</w:pPr>
          </w:p>
        </w:tc>
      </w:tr>
      <w:tr w:rsidR="00E877E9" w:rsidTr="005D3B3C">
        <w:trPr>
          <w:trHeight w:val="461"/>
        </w:trPr>
        <w:tc>
          <w:tcPr>
            <w:tcW w:w="1518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TECNOLOGIA</w:t>
            </w:r>
          </w:p>
        </w:tc>
        <w:tc>
          <w:tcPr>
            <w:tcW w:w="116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9788805072804</w:t>
            </w:r>
          </w:p>
        </w:tc>
        <w:tc>
          <w:tcPr>
            <w:tcW w:w="2398" w:type="dxa"/>
          </w:tcPr>
          <w:p w:rsidR="00E877E9" w:rsidRDefault="00E877E9" w:rsidP="005D3B3C">
            <w:pPr>
              <w:spacing w:after="0" w:line="240" w:lineRule="auto"/>
              <w:ind w:left="12"/>
            </w:pPr>
            <w:r w:rsidRPr="005D3B3C">
              <w:rPr>
                <w:rFonts w:ascii="Arial" w:hAnsi="Arial" w:cs="Arial"/>
                <w:sz w:val="13"/>
              </w:rPr>
              <w:t>CAPPE' GINO FERRARI CLAUDIA</w:t>
            </w:r>
          </w:p>
        </w:tc>
        <w:tc>
          <w:tcPr>
            <w:tcW w:w="3192" w:type="dxa"/>
          </w:tcPr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TECNOCREATIVO PACK COMPLETO DISEGNO</w:t>
            </w:r>
          </w:p>
          <w:p w:rsidR="00E877E9" w:rsidRDefault="00E877E9" w:rsidP="005D3B3C">
            <w:pPr>
              <w:spacing w:after="0" w:line="240" w:lineRule="auto"/>
            </w:pPr>
            <w:r w:rsidRPr="005D3B3C">
              <w:rPr>
                <w:rFonts w:ascii="Arial" w:hAnsi="Arial" w:cs="Arial"/>
                <w:sz w:val="13"/>
              </w:rPr>
              <w:t>&amp; COMUNICAZIONE + DVD + SCHEDE DISEGNO + TECNOLOGIA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</w:pPr>
          </w:p>
        </w:tc>
        <w:tc>
          <w:tcPr>
            <w:tcW w:w="1692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SEI</w:t>
            </w:r>
          </w:p>
        </w:tc>
        <w:tc>
          <w:tcPr>
            <w:tcW w:w="665" w:type="dxa"/>
          </w:tcPr>
          <w:p w:rsidR="00E877E9" w:rsidRDefault="00E877E9" w:rsidP="005D3B3C">
            <w:pPr>
              <w:spacing w:after="0" w:line="240" w:lineRule="auto"/>
              <w:ind w:right="1"/>
              <w:jc w:val="right"/>
            </w:pPr>
            <w:r w:rsidRPr="005D3B3C">
              <w:rPr>
                <w:rFonts w:ascii="Arial" w:hAnsi="Arial" w:cs="Arial"/>
                <w:sz w:val="13"/>
              </w:rPr>
              <w:t>19,90</w:t>
            </w:r>
          </w:p>
        </w:tc>
        <w:tc>
          <w:tcPr>
            <w:tcW w:w="490" w:type="dxa"/>
          </w:tcPr>
          <w:p w:rsidR="00E877E9" w:rsidRDefault="00E877E9" w:rsidP="005D3B3C">
            <w:pPr>
              <w:spacing w:after="0" w:line="240" w:lineRule="auto"/>
              <w:ind w:right="51"/>
              <w:jc w:val="center"/>
            </w:pPr>
            <w:r w:rsidRPr="005D3B3C">
              <w:rPr>
                <w:rFonts w:ascii="Arial" w:hAnsi="Arial" w:cs="Arial"/>
                <w:sz w:val="13"/>
              </w:rPr>
              <w:t>B</w:t>
            </w:r>
          </w:p>
        </w:tc>
        <w:tc>
          <w:tcPr>
            <w:tcW w:w="295" w:type="dxa"/>
          </w:tcPr>
          <w:p w:rsidR="00E877E9" w:rsidRDefault="00E877E9" w:rsidP="005D3B3C">
            <w:pPr>
              <w:spacing w:after="0" w:line="240" w:lineRule="auto"/>
              <w:ind w:left="31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26" w:type="dxa"/>
          </w:tcPr>
          <w:p w:rsidR="00E877E9" w:rsidRDefault="00E877E9" w:rsidP="005D3B3C">
            <w:pPr>
              <w:spacing w:after="0" w:line="240" w:lineRule="auto"/>
              <w:ind w:left="34"/>
              <w:jc w:val="both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305" w:type="dxa"/>
          </w:tcPr>
          <w:p w:rsidR="00E877E9" w:rsidRDefault="00E877E9" w:rsidP="005D3B3C">
            <w:pPr>
              <w:spacing w:after="0" w:line="240" w:lineRule="auto"/>
              <w:ind w:left="38"/>
            </w:pPr>
            <w:r w:rsidRPr="005D3B3C">
              <w:rPr>
                <w:rFonts w:ascii="Arial" w:hAnsi="Arial" w:cs="Arial"/>
                <w:sz w:val="13"/>
              </w:rPr>
              <w:t>14</w:t>
            </w:r>
          </w:p>
        </w:tc>
        <w:tc>
          <w:tcPr>
            <w:tcW w:w="307" w:type="dxa"/>
          </w:tcPr>
          <w:p w:rsidR="00E877E9" w:rsidRDefault="00E877E9" w:rsidP="005D3B3C">
            <w:pPr>
              <w:spacing w:after="0" w:line="240" w:lineRule="auto"/>
              <w:ind w:left="48"/>
            </w:pPr>
            <w:r w:rsidRPr="005D3B3C">
              <w:rPr>
                <w:rFonts w:ascii="Arial" w:hAnsi="Arial" w:cs="Arial"/>
                <w:sz w:val="13"/>
              </w:rPr>
              <w:t>No</w:t>
            </w:r>
          </w:p>
        </w:tc>
        <w:tc>
          <w:tcPr>
            <w:tcW w:w="2459" w:type="dxa"/>
          </w:tcPr>
          <w:p w:rsidR="00E877E9" w:rsidRDefault="00E877E9" w:rsidP="005D3B3C">
            <w:pPr>
              <w:spacing w:after="0" w:line="240" w:lineRule="auto"/>
              <w:ind w:left="10"/>
            </w:pPr>
            <w:r w:rsidRPr="005D3B3C">
              <w:rPr>
                <w:rFonts w:ascii="Arial" w:hAnsi="Arial" w:cs="Arial"/>
                <w:sz w:val="13"/>
              </w:rPr>
              <w:t>D</w:t>
            </w:r>
          </w:p>
        </w:tc>
      </w:tr>
    </w:tbl>
    <w:p w:rsidR="00E877E9" w:rsidRDefault="00E877E9" w:rsidP="00187697">
      <w:bookmarkStart w:id="0" w:name="_GoBack"/>
      <w:bookmarkEnd w:id="0"/>
    </w:p>
    <w:sectPr w:rsidR="00E877E9" w:rsidSect="005F3141">
      <w:pgSz w:w="16840" w:h="11900" w:orient="landscape"/>
      <w:pgMar w:top="1440" w:right="1440" w:bottom="1440" w:left="1440" w:header="391" w:footer="3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7E9" w:rsidRDefault="00E877E9">
      <w:pPr>
        <w:spacing w:after="0" w:line="240" w:lineRule="auto"/>
      </w:pPr>
      <w:r>
        <w:separator/>
      </w:r>
    </w:p>
  </w:endnote>
  <w:endnote w:type="continuationSeparator" w:id="0">
    <w:p w:rsidR="00E877E9" w:rsidRDefault="00E8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7E9" w:rsidRDefault="00E877E9">
      <w:pPr>
        <w:spacing w:after="0" w:line="240" w:lineRule="auto"/>
      </w:pPr>
      <w:r>
        <w:separator/>
      </w:r>
    </w:p>
  </w:footnote>
  <w:footnote w:type="continuationSeparator" w:id="0">
    <w:p w:rsidR="00E877E9" w:rsidRDefault="00E877E9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E877E9" w:rsidRDefault="00E877E9"><w:pPr><w:spacing w:after="0"/><w:ind w:left="-1440" w:right="2709"/></w:pPr><w:r><w:rPr><w:noProof/></w:rPr><w:pict><v:group id="Group 22745" o:spid="_x0000_s2399" style="position:absolute;left:0;text-align:left;margin-left:23.65pt;margin-top:19.55pt;width:610.9pt;height:76.45pt;z-index:251653632;mso-position-horizontal-relative:page;mso-position-vertical-relative:page" coordsize="77584,9707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24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1E4"/>
    <w:rsid w:val="00187697"/>
    <w:rsid w:val="003862E6"/>
    <w:rsid w:val="005D3B3C"/>
    <w:rsid w:val="005F3141"/>
    <w:rsid w:val="00783EBB"/>
    <w:rsid w:val="00C10F2B"/>
    <w:rsid w:val="00D071E4"/>
    <w:rsid w:val="00E30228"/>
    <w:rsid w:val="00E43D3A"/>
    <w:rsid w:val="00E7023B"/>
    <w:rsid w:val="00E8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41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5F314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394</Words>
  <Characters>2252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2020-05-04T10:01:00Z</dcterms:created>
  <dcterms:modified xsi:type="dcterms:W3CDTF">2020-05-04T10:01:00Z</dcterms:modified>
</cp:coreProperties>
</file>